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3B40AD">
        <w:rPr>
          <w:noProof w:val="0"/>
          <w:sz w:val="24"/>
          <w:szCs w:val="24"/>
        </w:rPr>
        <w:t>5</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B033CB">
        <w:rPr>
          <w:bCs/>
          <w:noProof w:val="0"/>
          <w:sz w:val="24"/>
          <w:szCs w:val="24"/>
        </w:rPr>
        <w:t>164785</w:t>
      </w:r>
    </w:p>
    <w:p w:rsidR="00CD4C7B" w:rsidRPr="00B266B0" w:rsidRDefault="003B40AD" w:rsidP="00CD4C7B">
      <w:pPr>
        <w:pStyle w:val="Header"/>
        <w:tabs>
          <w:tab w:val="right" w:pos="9639"/>
        </w:tabs>
        <w:rPr>
          <w:bCs/>
          <w:noProof w:val="0"/>
          <w:sz w:val="24"/>
          <w:szCs w:val="24"/>
        </w:rPr>
      </w:pPr>
      <w:r>
        <w:rPr>
          <w:rFonts w:eastAsia="SimSun"/>
          <w:noProof w:val="0"/>
          <w:sz w:val="24"/>
          <w:szCs w:val="24"/>
          <w:lang w:eastAsia="zh-CN"/>
        </w:rPr>
        <w:t>Gothenburg</w:t>
      </w:r>
      <w:r w:rsidR="00477455">
        <w:rPr>
          <w:rFonts w:eastAsia="SimSun"/>
          <w:noProof w:val="0"/>
          <w:sz w:val="24"/>
          <w:szCs w:val="24"/>
          <w:lang w:eastAsia="zh-CN"/>
        </w:rPr>
        <w:t xml:space="preserve">, </w:t>
      </w:r>
      <w:r>
        <w:rPr>
          <w:rFonts w:eastAsia="SimSun"/>
          <w:noProof w:val="0"/>
          <w:sz w:val="24"/>
          <w:szCs w:val="24"/>
          <w:lang w:eastAsia="zh-CN"/>
        </w:rPr>
        <w:t>Sweden</w:t>
      </w:r>
      <w:r w:rsidR="009B07CD" w:rsidRPr="009B07CD">
        <w:rPr>
          <w:rFonts w:eastAsia="SimSun"/>
          <w:noProof w:val="0"/>
          <w:sz w:val="24"/>
          <w:szCs w:val="24"/>
          <w:lang w:eastAsia="zh-CN"/>
        </w:rPr>
        <w:t xml:space="preserve">, </w:t>
      </w:r>
      <w:r w:rsidR="000C522B">
        <w:rPr>
          <w:rFonts w:eastAsia="SimSun"/>
          <w:noProof w:val="0"/>
          <w:sz w:val="24"/>
          <w:szCs w:val="24"/>
          <w:lang w:eastAsia="zh-CN"/>
        </w:rPr>
        <w:t>2</w:t>
      </w:r>
      <w:r>
        <w:rPr>
          <w:rFonts w:eastAsia="SimSun"/>
          <w:noProof w:val="0"/>
          <w:sz w:val="24"/>
          <w:szCs w:val="24"/>
          <w:lang w:eastAsia="zh-CN"/>
        </w:rPr>
        <w:t>2</w:t>
      </w:r>
      <w:r w:rsidR="009B07CD" w:rsidRPr="009B07CD">
        <w:rPr>
          <w:rFonts w:eastAsia="SimSun"/>
          <w:noProof w:val="0"/>
          <w:sz w:val="24"/>
          <w:szCs w:val="24"/>
          <w:lang w:eastAsia="zh-CN"/>
        </w:rPr>
        <w:t xml:space="preserve"> - </w:t>
      </w:r>
      <w:r>
        <w:rPr>
          <w:rFonts w:eastAsia="SimSun"/>
          <w:noProof w:val="0"/>
          <w:sz w:val="24"/>
          <w:szCs w:val="24"/>
          <w:lang w:eastAsia="zh-CN"/>
        </w:rPr>
        <w:t>26</w:t>
      </w:r>
      <w:r w:rsidR="009B07CD" w:rsidRPr="009B07CD">
        <w:rPr>
          <w:rFonts w:eastAsia="SimSun"/>
          <w:noProof w:val="0"/>
          <w:sz w:val="24"/>
          <w:szCs w:val="24"/>
          <w:lang w:eastAsia="zh-CN"/>
        </w:rPr>
        <w:t xml:space="preserve"> </w:t>
      </w:r>
      <w:r>
        <w:rPr>
          <w:rFonts w:eastAsia="SimSun"/>
          <w:noProof w:val="0"/>
          <w:sz w:val="24"/>
          <w:szCs w:val="24"/>
          <w:lang w:eastAsia="zh-CN"/>
        </w:rPr>
        <w:t>August</w:t>
      </w:r>
      <w:r w:rsidR="000C522B">
        <w:rPr>
          <w:rFonts w:eastAsia="SimSun"/>
          <w:noProof w:val="0"/>
          <w:sz w:val="24"/>
          <w:szCs w:val="24"/>
          <w:lang w:eastAsia="zh-CN"/>
        </w:rPr>
        <w:t xml:space="preserve"> </w:t>
      </w:r>
      <w:r w:rsidR="009B07CD" w:rsidRPr="009B07CD">
        <w:rPr>
          <w:rFonts w:eastAsia="SimSun"/>
          <w:noProof w:val="0"/>
          <w:sz w:val="24"/>
          <w:szCs w:val="24"/>
          <w:lang w:eastAsia="zh-CN"/>
        </w:rPr>
        <w:t>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577FC">
        <w:rPr>
          <w:rFonts w:cs="Arial"/>
          <w:b/>
          <w:bCs/>
          <w:sz w:val="24"/>
        </w:rPr>
        <w:t>9.4.2.1</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93D44" w:rsidRPr="00093D44">
        <w:rPr>
          <w:rFonts w:ascii="Arial" w:hAnsi="Arial" w:cs="Arial"/>
          <w:b/>
          <w:bCs/>
          <w:sz w:val="24"/>
        </w:rPr>
        <w:t xml:space="preserve">About </w:t>
      </w:r>
      <w:r w:rsidR="00F577FC" w:rsidRPr="00093D44">
        <w:rPr>
          <w:rFonts w:ascii="Arial" w:hAnsi="Arial" w:cs="Arial"/>
          <w:b/>
          <w:bCs/>
          <w:sz w:val="24"/>
        </w:rPr>
        <w:t>UP functions for NR</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577FC">
        <w:rPr>
          <w:rFonts w:ascii="Arial" w:hAnsi="Arial" w:cs="Arial"/>
          <w:b/>
          <w:bCs/>
          <w:sz w:val="24"/>
        </w:rPr>
        <w:t>FS_NR_newRAT</w:t>
      </w:r>
      <w:r>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3B322B">
        <w:rPr>
          <w:rFonts w:ascii="Arial" w:hAnsi="Arial" w:cs="Arial"/>
          <w:b/>
          <w:bCs/>
          <w:sz w:val="24"/>
        </w:rPr>
        <w:t>14</w:t>
      </w:r>
      <w:bookmarkStart w:id="1" w:name="_GoBack"/>
      <w:bookmarkEnd w:id="1"/>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CD4C7B" w:rsidRDefault="0050420E" w:rsidP="00CD4C7B">
      <w:r>
        <w:t xml:space="preserve">RAN2#94 </w:t>
      </w:r>
      <w:r w:rsidR="002D474D">
        <w:t xml:space="preserve">reached the first agreements </w:t>
      </w:r>
      <w:r>
        <w:t>about NR user plane protocol functions and stack</w:t>
      </w:r>
      <w:r w:rsidR="001337E4">
        <w:t xml:space="preserve"> [1]</w:t>
      </w:r>
      <w:r>
        <w:t>:</w:t>
      </w:r>
    </w:p>
    <w:p w:rsidR="0050420E" w:rsidRDefault="0050420E" w:rsidP="0050420E">
      <w:pPr>
        <w:pStyle w:val="Doc-text2"/>
        <w:pBdr>
          <w:top w:val="single" w:sz="4" w:space="1" w:color="auto"/>
          <w:left w:val="single" w:sz="4" w:space="4" w:color="auto"/>
          <w:bottom w:val="single" w:sz="4" w:space="1" w:color="auto"/>
          <w:right w:val="single" w:sz="4" w:space="4" w:color="auto"/>
        </w:pBdr>
        <w:ind w:left="931"/>
      </w:pPr>
      <w:r>
        <w:t>Agreements</w:t>
      </w:r>
    </w:p>
    <w:p w:rsidR="0050420E" w:rsidRDefault="0050420E" w:rsidP="0050420E">
      <w:pPr>
        <w:pStyle w:val="Doc-text2"/>
        <w:pBdr>
          <w:top w:val="single" w:sz="4" w:space="1" w:color="auto"/>
          <w:left w:val="single" w:sz="4" w:space="4" w:color="auto"/>
          <w:bottom w:val="single" w:sz="4" w:space="1" w:color="auto"/>
          <w:right w:val="single" w:sz="4" w:space="4" w:color="auto"/>
        </w:pBdr>
        <w:ind w:left="931"/>
      </w:pPr>
      <w:r>
        <w:t>1</w:t>
      </w:r>
      <w:r>
        <w:tab/>
        <w:t>LTE L2 functions are consider as a baseline for NR. Order, allocation to sublayers, possible merger of functions needs to be considered on a case by case basis.</w:t>
      </w:r>
    </w:p>
    <w:p w:rsidR="0050420E" w:rsidRDefault="0050420E" w:rsidP="0050420E"/>
    <w:p w:rsidR="0050420E" w:rsidRDefault="0050420E" w:rsidP="0050420E">
      <w:pPr>
        <w:pStyle w:val="Doc-text2"/>
        <w:pBdr>
          <w:top w:val="single" w:sz="4" w:space="1" w:color="auto"/>
          <w:left w:val="single" w:sz="4" w:space="4" w:color="auto"/>
          <w:bottom w:val="single" w:sz="4" w:space="1" w:color="auto"/>
          <w:right w:val="single" w:sz="4" w:space="4" w:color="auto"/>
        </w:pBdr>
        <w:ind w:left="931"/>
      </w:pPr>
      <w:r>
        <w:t>Agreements:</w:t>
      </w:r>
    </w:p>
    <w:p w:rsidR="0050420E" w:rsidRDefault="0050420E" w:rsidP="0050420E">
      <w:pPr>
        <w:pStyle w:val="Doc-text2"/>
        <w:pBdr>
          <w:top w:val="single" w:sz="4" w:space="1" w:color="auto"/>
          <w:left w:val="single" w:sz="4" w:space="4" w:color="auto"/>
          <w:bottom w:val="single" w:sz="4" w:space="1" w:color="auto"/>
          <w:right w:val="single" w:sz="4" w:space="4" w:color="auto"/>
        </w:pBdr>
        <w:ind w:left="931"/>
      </w:pPr>
      <w:r>
        <w:t xml:space="preserve">1 </w:t>
      </w:r>
      <w:r>
        <w:tab/>
        <w:t>Study whether a single packet reordering function is possible</w:t>
      </w:r>
    </w:p>
    <w:p w:rsidR="0050420E" w:rsidRDefault="0050420E" w:rsidP="0050420E">
      <w:pPr>
        <w:pStyle w:val="Doc-text2"/>
        <w:pBdr>
          <w:top w:val="single" w:sz="4" w:space="1" w:color="auto"/>
          <w:left w:val="single" w:sz="4" w:space="4" w:color="auto"/>
          <w:bottom w:val="single" w:sz="4" w:space="1" w:color="auto"/>
          <w:right w:val="single" w:sz="4" w:space="4" w:color="auto"/>
        </w:pBdr>
        <w:ind w:left="931"/>
      </w:pPr>
      <w:r>
        <w:t>2</w:t>
      </w:r>
      <w:r>
        <w:tab/>
        <w:t xml:space="preserve">Study whether segmentation function can be </w:t>
      </w:r>
      <w:r w:rsidRPr="00D05C1C">
        <w:t>configured</w:t>
      </w:r>
      <w:r>
        <w:t xml:space="preserve"> (enabled/disabled) </w:t>
      </w:r>
      <w:r w:rsidRPr="00D05C1C">
        <w:t>to support different services</w:t>
      </w:r>
    </w:p>
    <w:p w:rsidR="0050420E" w:rsidRDefault="0050420E" w:rsidP="0050420E">
      <w:pPr>
        <w:pStyle w:val="Doc-text2"/>
        <w:pBdr>
          <w:top w:val="single" w:sz="4" w:space="1" w:color="auto"/>
          <w:left w:val="single" w:sz="4" w:space="4" w:color="auto"/>
          <w:bottom w:val="single" w:sz="4" w:space="1" w:color="auto"/>
          <w:right w:val="single" w:sz="4" w:space="4" w:color="auto"/>
        </w:pBdr>
        <w:ind w:left="931"/>
      </w:pPr>
      <w:r>
        <w:t>3</w:t>
      </w:r>
      <w:r>
        <w:tab/>
        <w:t xml:space="preserve">Study whether concatenation function can be moved to lowest L2 sublayer. </w:t>
      </w:r>
    </w:p>
    <w:p w:rsidR="0050420E" w:rsidRDefault="0050420E" w:rsidP="0050420E">
      <w:pPr>
        <w:pStyle w:val="Doc-text2"/>
        <w:pBdr>
          <w:top w:val="single" w:sz="4" w:space="1" w:color="auto"/>
          <w:left w:val="single" w:sz="4" w:space="4" w:color="auto"/>
          <w:bottom w:val="single" w:sz="4" w:space="1" w:color="auto"/>
          <w:right w:val="single" w:sz="4" w:space="4" w:color="auto"/>
        </w:pBdr>
        <w:ind w:left="931"/>
      </w:pPr>
      <w:r>
        <w:t>4</w:t>
      </w:r>
      <w:r>
        <w:tab/>
        <w:t>Study whether retransmission of PDU segments can be removed (i.e. only complete PDU level retransmission)</w:t>
      </w:r>
    </w:p>
    <w:p w:rsidR="0050420E" w:rsidRDefault="0050420E" w:rsidP="00CD4C7B"/>
    <w:p w:rsidR="00E177F6" w:rsidRDefault="00E177F6" w:rsidP="00E177F6">
      <w:r w:rsidRPr="00AF6997">
        <w:t>By the above agreement, the LTE L2 functions are considered as baseline for NR. This contribution assumes the L2 functions order and allocation to sublayers as in LTE and discusses how it should change</w:t>
      </w:r>
      <w:r w:rsidR="00AF6997" w:rsidRPr="00AF6997">
        <w:t xml:space="preserve"> as well as considers the agreed study areas</w:t>
      </w:r>
      <w:r w:rsidRPr="00AF6997">
        <w:t>.</w:t>
      </w:r>
    </w:p>
    <w:p w:rsidR="001337E4" w:rsidRDefault="00CD4C7B" w:rsidP="00E177F6">
      <w:pPr>
        <w:pStyle w:val="Heading1"/>
      </w:pPr>
      <w:r w:rsidRPr="006E13D1">
        <w:t>2</w:t>
      </w:r>
      <w:r w:rsidRPr="006E13D1">
        <w:tab/>
      </w:r>
      <w:r w:rsidR="002D474D">
        <w:t>Discussion</w:t>
      </w:r>
    </w:p>
    <w:p w:rsidR="00432116" w:rsidRPr="00432116" w:rsidRDefault="00432116" w:rsidP="00432116">
      <w:r>
        <w:t>In [2], new terminology was proposed to call PDCP as NCS (Network Convergence Sublayer) to encompass the evolved features pertaining to e.g., multi-connectivity aspects and RLC as RCS (Radio Control Sublayer) to avoid the frequent confusion with RRC when discussing orally. We will apply this terminology when discussing the NR UP entities.</w:t>
      </w:r>
    </w:p>
    <w:p w:rsidR="00DD4F35" w:rsidRDefault="00DD4F35" w:rsidP="00DD4F35">
      <w:pPr>
        <w:pStyle w:val="Heading2"/>
      </w:pPr>
      <w:r>
        <w:t>2.1</w:t>
      </w:r>
      <w:r>
        <w:tab/>
        <w:t>Concatenation</w:t>
      </w:r>
    </w:p>
    <w:p w:rsidR="00DD4F35" w:rsidRDefault="00DD4F35" w:rsidP="00DD4F35">
      <w:r>
        <w:t>LTE applies concatenation function in two protocol layers, RLC concatenates SDUs and SDU segments into RLC PDU and MAC multiplexes the MAC SDUs</w:t>
      </w:r>
      <w:r w:rsidR="00AF6997">
        <w:t xml:space="preserve"> from different logical channels</w:t>
      </w:r>
      <w:r>
        <w:t xml:space="preserve"> and MAC CEs. Concatenation requires knowledge of scheduling decision / grant size before it can be performed so it is subject to strict real time processing requirements, especially in the UE side. This also implies neither for RLC nor for MAC layer the transmitter can do any pre-processing, e.g., of sub-headers/headers before the scheduling / grant information. In [2], </w:t>
      </w:r>
      <w:r w:rsidR="00432116">
        <w:t xml:space="preserve">NR </w:t>
      </w:r>
      <w:r>
        <w:t xml:space="preserve">concatenation function was proposed to be removed from </w:t>
      </w:r>
      <w:r w:rsidR="00432116">
        <w:t xml:space="preserve">RCS </w:t>
      </w:r>
      <w:r>
        <w:t xml:space="preserve">to be performed solely by MAC layer to remove duplicate functions in the stack – this was further agreed to be studied in RAN#94. Consequently, the ARQ function would be applied per </w:t>
      </w:r>
      <w:r w:rsidR="00432116">
        <w:t xml:space="preserve">RCS </w:t>
      </w:r>
      <w:r>
        <w:t>SDU basis.</w:t>
      </w:r>
    </w:p>
    <w:p w:rsidR="00DD4F35" w:rsidRDefault="00DD4F35" w:rsidP="00DD4F35">
      <w:pPr>
        <w:rPr>
          <w:b/>
        </w:rPr>
      </w:pPr>
      <w:r>
        <w:rPr>
          <w:b/>
        </w:rPr>
        <w:t xml:space="preserve">Observation </w:t>
      </w:r>
      <w:r w:rsidR="00AF6997">
        <w:rPr>
          <w:b/>
        </w:rPr>
        <w:t>#1</w:t>
      </w:r>
      <w:r>
        <w:rPr>
          <w:b/>
        </w:rPr>
        <w:t>: Concatenation function is subject to strict real time processing requirements</w:t>
      </w:r>
    </w:p>
    <w:p w:rsidR="00DD4F35" w:rsidRDefault="00DD4F35" w:rsidP="00DD4F35">
      <w:r>
        <w:rPr>
          <w:b/>
        </w:rPr>
        <w:t xml:space="preserve">Observation </w:t>
      </w:r>
      <w:r w:rsidR="00AF6997">
        <w:rPr>
          <w:b/>
        </w:rPr>
        <w:t>#2</w:t>
      </w:r>
      <w:r>
        <w:rPr>
          <w:b/>
        </w:rPr>
        <w:t>: LTE UP stack does not allow pre-processing of RLC or MAC functions in the transmitter</w:t>
      </w:r>
    </w:p>
    <w:p w:rsidR="00DD4F35" w:rsidRDefault="00DD4F35" w:rsidP="00DD4F35">
      <w:r>
        <w:t>In addition to optimizing the stack from duplicate functions, moving the concatenation/multiplexing function to be performed solely by MAC layer has also other advantages, like:</w:t>
      </w:r>
    </w:p>
    <w:p w:rsidR="00DD4F35" w:rsidRDefault="00DD4F35" w:rsidP="00DD4F35">
      <w:pPr>
        <w:rPr>
          <w:i/>
        </w:rPr>
      </w:pPr>
      <w:r>
        <w:lastRenderedPageBreak/>
        <w:t>-</w:t>
      </w:r>
      <w:r>
        <w:tab/>
      </w:r>
      <w:r w:rsidR="00432116">
        <w:t xml:space="preserve">RCS </w:t>
      </w:r>
      <w:r>
        <w:t>headers and MAC sub-headers can be pre-processed/created in advance in the transmitter</w:t>
      </w:r>
    </w:p>
    <w:p w:rsidR="00DD4F35" w:rsidRPr="003C45A1" w:rsidRDefault="00DD4F35" w:rsidP="00DD4F35">
      <w:pPr>
        <w:rPr>
          <w:i/>
        </w:rPr>
      </w:pPr>
      <w:r w:rsidRPr="003C45A1">
        <w:rPr>
          <w:i/>
        </w:rPr>
        <w:tab/>
        <w:t>-</w:t>
      </w:r>
      <w:r w:rsidRPr="003C45A1">
        <w:rPr>
          <w:i/>
        </w:rPr>
        <w:tab/>
        <w:t>Only packets subject to segmentation may need further encoding in the header/sub-header like Length indicator</w:t>
      </w:r>
    </w:p>
    <w:p w:rsidR="00DD4F35" w:rsidRDefault="00DD4F35" w:rsidP="00DD4F35">
      <w:r>
        <w:t>-</w:t>
      </w:r>
      <w:r>
        <w:tab/>
        <w:t>ARQ function is not subject to strict real time processing requirements and could be applied in a RAN cloud</w:t>
      </w:r>
    </w:p>
    <w:p w:rsidR="00DD4F35" w:rsidRDefault="00DD4F35" w:rsidP="00DD4F35">
      <w:r>
        <w:t>By applying the model of MAC only performing the concatenation/multiplexing function enables more flexible NW design as well as alleviates the strict real time processing requirements especially in the UE side when the NR is supposed to increase the data rates while decreasing the processing times.</w:t>
      </w:r>
      <w:r w:rsidR="00173EC2">
        <w:t xml:space="preserve"> The drawback of</w:t>
      </w:r>
      <w:r w:rsidR="00AF6997">
        <w:t xml:space="preserve"> applying</w:t>
      </w:r>
      <w:r w:rsidR="00173EC2">
        <w:t xml:space="preserve"> this scheme is the </w:t>
      </w:r>
      <w:r w:rsidR="00432116">
        <w:t xml:space="preserve">RCS </w:t>
      </w:r>
      <w:r w:rsidR="00173EC2">
        <w:t xml:space="preserve">SN space usage which would be in the extend of </w:t>
      </w:r>
      <w:r w:rsidR="00432116">
        <w:t>NCS</w:t>
      </w:r>
      <w:r w:rsidR="00173EC2">
        <w:t xml:space="preserve"> SN usage</w:t>
      </w:r>
      <w:r w:rsidR="002C7C01">
        <w:t xml:space="preserve">, however, as the ARQ function would be </w:t>
      </w:r>
      <w:r w:rsidR="009D0EEC">
        <w:t xml:space="preserve">basically </w:t>
      </w:r>
      <w:r w:rsidR="002C7C01">
        <w:t>applied per R</w:t>
      </w:r>
      <w:r w:rsidR="00432116">
        <w:t>CS</w:t>
      </w:r>
      <w:r w:rsidR="002C7C01">
        <w:t xml:space="preserve"> SDU basis, it would be worth studying whether the same SN could be applied for both</w:t>
      </w:r>
      <w:r w:rsidR="00173EC2">
        <w:t>.</w:t>
      </w:r>
    </w:p>
    <w:p w:rsidR="00DD4F35" w:rsidRDefault="00DD4F35" w:rsidP="00DD4F35">
      <w:pPr>
        <w:rPr>
          <w:b/>
        </w:rPr>
      </w:pPr>
      <w:r>
        <w:rPr>
          <w:b/>
        </w:rPr>
        <w:t xml:space="preserve">Proposal </w:t>
      </w:r>
      <w:r w:rsidR="00AF6997">
        <w:rPr>
          <w:b/>
        </w:rPr>
        <w:t>#1</w:t>
      </w:r>
      <w:r>
        <w:rPr>
          <w:b/>
        </w:rPr>
        <w:t xml:space="preserve">: Remove the concatenation function from NR </w:t>
      </w:r>
      <w:r w:rsidR="00432116">
        <w:rPr>
          <w:b/>
        </w:rPr>
        <w:t>RCS</w:t>
      </w:r>
      <w:r>
        <w:rPr>
          <w:b/>
        </w:rPr>
        <w:t>.</w:t>
      </w:r>
    </w:p>
    <w:p w:rsidR="00DD4F35" w:rsidRPr="00195258" w:rsidRDefault="00DD4F35" w:rsidP="00DD4F35">
      <w:pPr>
        <w:rPr>
          <w:b/>
        </w:rPr>
      </w:pPr>
      <w:r>
        <w:rPr>
          <w:b/>
        </w:rPr>
        <w:t xml:space="preserve">Proposal </w:t>
      </w:r>
      <w:r w:rsidR="00AF6997">
        <w:rPr>
          <w:b/>
        </w:rPr>
        <w:t>#2</w:t>
      </w:r>
      <w:r>
        <w:rPr>
          <w:b/>
        </w:rPr>
        <w:t>: Concatenation/multiplexing function is performed by NR MAC.</w:t>
      </w:r>
    </w:p>
    <w:p w:rsidR="00525DBE" w:rsidRDefault="00DD4F35" w:rsidP="00525DBE">
      <w:pPr>
        <w:pStyle w:val="Heading2"/>
      </w:pPr>
      <w:r>
        <w:t>2.2</w:t>
      </w:r>
      <w:r w:rsidR="00525DBE">
        <w:tab/>
        <w:t>Segmentation</w:t>
      </w:r>
    </w:p>
    <w:p w:rsidR="00966312" w:rsidRDefault="00DC2C21" w:rsidP="00D273AA">
      <w:r>
        <w:t>Segmentation in LTE system is performed by RLC layer which supports two types of segmentation schemes – segmentation of RLC SDU in</w:t>
      </w:r>
      <w:r w:rsidR="00AF6997">
        <w:t>to</w:t>
      </w:r>
      <w:r>
        <w:t xml:space="preserve"> the RLC PDU and re-segmentation of RLC PDU. Like concatenation above, the segmentation has to be performed within the real time processing limits. </w:t>
      </w:r>
      <w:r w:rsidR="00222028">
        <w:t xml:space="preserve">However, it might not prevent the pre-processing to be done in the transmitter side like the concatenation – as mentioned above, only the packets that </w:t>
      </w:r>
      <w:r w:rsidR="00B033CB">
        <w:t>is</w:t>
      </w:r>
      <w:r w:rsidR="00222028">
        <w:t xml:space="preserve"> subject to segmentation during the MAC PDU creation may need to be partly encoded again.</w:t>
      </w:r>
      <w:r w:rsidR="000456C7">
        <w:t xml:space="preserve"> Effectively, this means the last packet placed into </w:t>
      </w:r>
      <w:r w:rsidR="00B033CB">
        <w:t xml:space="preserve">the </w:t>
      </w:r>
      <w:r w:rsidR="000456C7">
        <w:t xml:space="preserve">MAC PDU or the last packet of each DRB that is placed into </w:t>
      </w:r>
      <w:r w:rsidR="00B033CB">
        <w:t xml:space="preserve">the </w:t>
      </w:r>
      <w:r w:rsidR="000456C7">
        <w:t>MAC PDU.</w:t>
      </w:r>
    </w:p>
    <w:p w:rsidR="00222028" w:rsidRDefault="00222028" w:rsidP="00D273AA">
      <w:pPr>
        <w:rPr>
          <w:b/>
        </w:rPr>
      </w:pPr>
      <w:r>
        <w:rPr>
          <w:b/>
        </w:rPr>
        <w:t xml:space="preserve">Observation </w:t>
      </w:r>
      <w:r w:rsidR="00AF6997">
        <w:rPr>
          <w:b/>
        </w:rPr>
        <w:t>#3</w:t>
      </w:r>
      <w:r>
        <w:rPr>
          <w:b/>
        </w:rPr>
        <w:t xml:space="preserve">: Segmentation function does not prevent the pre-processing </w:t>
      </w:r>
      <w:r w:rsidR="000456C7">
        <w:rPr>
          <w:b/>
        </w:rPr>
        <w:t>of MAC and R</w:t>
      </w:r>
      <w:r w:rsidR="00432116">
        <w:rPr>
          <w:b/>
        </w:rPr>
        <w:t>CS</w:t>
      </w:r>
      <w:r w:rsidR="000456C7">
        <w:rPr>
          <w:b/>
        </w:rPr>
        <w:t xml:space="preserve"> functions </w:t>
      </w:r>
      <w:r>
        <w:rPr>
          <w:b/>
        </w:rPr>
        <w:t>in the transmitter side like concatenation function.</w:t>
      </w:r>
    </w:p>
    <w:p w:rsidR="00D273AA" w:rsidRDefault="00222028" w:rsidP="0064413D">
      <w:r>
        <w:t xml:space="preserve">If the PDU segment level re-transmission concept as in LTE is to be supported in NR (discussed further below in 2.2.2), the segmentation function </w:t>
      </w:r>
      <w:r w:rsidR="00B033CB">
        <w:t>will need</w:t>
      </w:r>
      <w:r>
        <w:t xml:space="preserve"> to be able to be performed by the ARQ layer. However, </w:t>
      </w:r>
      <w:r w:rsidR="0064413D">
        <w:t>to be able to make ARQ function independent of strict real time processing requirements and to enable flexible ARQ function placement in the network, mechanisms to support potentially multistage segmentation flexibly and efficiently by the implementation should be supported by the NR segmentation concept.</w:t>
      </w:r>
      <w:r w:rsidR="000456C7">
        <w:t xml:space="preserve"> As an example, the </w:t>
      </w:r>
      <w:r w:rsidR="00432116">
        <w:t>RCS</w:t>
      </w:r>
      <w:r w:rsidR="000456C7">
        <w:t xml:space="preserve"> segmentation should be based on one common segmentation scheme, e.g., based</w:t>
      </w:r>
      <w:r w:rsidR="00FF7B3F">
        <w:t xml:space="preserve"> purely</w:t>
      </w:r>
      <w:r w:rsidR="000456C7">
        <w:t xml:space="preserve"> on segmentation flags and SO field</w:t>
      </w:r>
      <w:r w:rsidR="00FF7B3F">
        <w:t xml:space="preserve">, which could enable the </w:t>
      </w:r>
      <w:r w:rsidR="00432116">
        <w:t>RCS</w:t>
      </w:r>
      <w:r w:rsidR="00FF7B3F">
        <w:t xml:space="preserve"> partitioning in the transmitter side (like proposed Option 3 in the RAN3 studies for FH split placement [3]) where the L-</w:t>
      </w:r>
      <w:r w:rsidR="00432116">
        <w:t>RCS</w:t>
      </w:r>
      <w:r w:rsidR="00FF7B3F">
        <w:t xml:space="preserve"> could further segment the </w:t>
      </w:r>
      <w:r w:rsidR="00432116">
        <w:t>RCS</w:t>
      </w:r>
      <w:r w:rsidR="00FF7B3F">
        <w:t xml:space="preserve"> PDU</w:t>
      </w:r>
      <w:r w:rsidR="009D0EEC">
        <w:t xml:space="preserve"> within real time processing constraints</w:t>
      </w:r>
      <w:r w:rsidR="00FF7B3F">
        <w:t xml:space="preserve"> using the same header but applying different SO field value</w:t>
      </w:r>
      <w:r w:rsidR="009D0EEC">
        <w:t xml:space="preserve"> (while the H-</w:t>
      </w:r>
      <w:r w:rsidR="00432116">
        <w:t>RCS</w:t>
      </w:r>
      <w:r w:rsidR="009D0EEC">
        <w:t xml:space="preserve"> could have already segmented the </w:t>
      </w:r>
      <w:r w:rsidR="00432116">
        <w:t>RCS</w:t>
      </w:r>
      <w:r w:rsidR="009D0EEC">
        <w:t xml:space="preserve"> PDU, e.g., based on </w:t>
      </w:r>
      <w:r w:rsidR="00432116">
        <w:t>RCS</w:t>
      </w:r>
      <w:r w:rsidR="009D0EEC">
        <w:t xml:space="preserve"> status report</w:t>
      </w:r>
      <w:r w:rsidR="00065387">
        <w:t>,</w:t>
      </w:r>
      <w:r w:rsidR="007C7C6A">
        <w:t xml:space="preserve"> with non-real time processing requirements</w:t>
      </w:r>
      <w:r w:rsidR="009D0EEC">
        <w:t>)</w:t>
      </w:r>
      <w:r w:rsidR="00FF7B3F">
        <w:t>.</w:t>
      </w:r>
      <w:r w:rsidR="00065387">
        <w:t xml:space="preserve"> This can be exploited also in the UE side where the ARQ processing could be done in advance.</w:t>
      </w:r>
      <w:r w:rsidR="00FF7B3F">
        <w:t xml:space="preserve"> Another option could be based on MAC layer segmentation scheme </w:t>
      </w:r>
      <w:r w:rsidR="009D0EEC">
        <w:t xml:space="preserve">(e.g., could be applied in Option 4 in [3]) </w:t>
      </w:r>
      <w:r w:rsidR="00FF7B3F">
        <w:t xml:space="preserve">where </w:t>
      </w:r>
      <w:r w:rsidR="00884A32">
        <w:t>MAC</w:t>
      </w:r>
      <w:r w:rsidR="00FF7B3F">
        <w:t xml:space="preserve"> would perform the real time segmentation but the reassembly in the receiver side would still be placed in </w:t>
      </w:r>
      <w:r w:rsidR="00884A32">
        <w:t>the ARQ layer as well as ARQ status reporting would be based on PDU segments.</w:t>
      </w:r>
    </w:p>
    <w:p w:rsidR="009B2C9D" w:rsidRPr="0064413D" w:rsidRDefault="0064413D" w:rsidP="00D273AA">
      <w:pPr>
        <w:rPr>
          <w:b/>
        </w:rPr>
      </w:pPr>
      <w:r>
        <w:rPr>
          <w:b/>
        </w:rPr>
        <w:t xml:space="preserve">Proposal </w:t>
      </w:r>
      <w:r w:rsidR="00884A32">
        <w:rPr>
          <w:b/>
        </w:rPr>
        <w:t>#3</w:t>
      </w:r>
      <w:r>
        <w:rPr>
          <w:b/>
        </w:rPr>
        <w:t xml:space="preserve">: Support </w:t>
      </w:r>
      <w:r w:rsidR="00884A32">
        <w:rPr>
          <w:b/>
        </w:rPr>
        <w:t xml:space="preserve">a </w:t>
      </w:r>
      <w:r>
        <w:rPr>
          <w:b/>
        </w:rPr>
        <w:t>segmentation concept</w:t>
      </w:r>
      <w:r w:rsidR="00884A32">
        <w:rPr>
          <w:b/>
        </w:rPr>
        <w:t xml:space="preserve"> by NR</w:t>
      </w:r>
      <w:r>
        <w:rPr>
          <w:b/>
        </w:rPr>
        <w:t xml:space="preserve"> that enables ARQ function to be independent of strict real time processing requirements</w:t>
      </w:r>
      <w:r w:rsidR="00884A32">
        <w:rPr>
          <w:b/>
        </w:rPr>
        <w:t xml:space="preserve"> in the transmitter.</w:t>
      </w:r>
    </w:p>
    <w:p w:rsidR="001831D4" w:rsidRDefault="00DD4F35" w:rsidP="001831D4">
      <w:pPr>
        <w:pStyle w:val="Heading3"/>
      </w:pPr>
      <w:r>
        <w:t>2.2</w:t>
      </w:r>
      <w:r w:rsidR="001831D4">
        <w:t>.1</w:t>
      </w:r>
      <w:r w:rsidR="001831D4">
        <w:tab/>
        <w:t>Configurable segmentation</w:t>
      </w:r>
    </w:p>
    <w:p w:rsidR="00D05C1C" w:rsidRDefault="001831D4" w:rsidP="00525DBE">
      <w:r>
        <w:t>RAN</w:t>
      </w:r>
      <w:r w:rsidR="006757BD">
        <w:t>2</w:t>
      </w:r>
      <w:r>
        <w:t>#94 agreed to study whether segmentation function could be configurable</w:t>
      </w:r>
      <w:r w:rsidR="00D05C1C">
        <w:t xml:space="preserve"> to support different services</w:t>
      </w:r>
      <w:r>
        <w:t xml:space="preserve">. </w:t>
      </w:r>
      <w:r w:rsidR="00D05C1C">
        <w:t>Segmentation relation to service in question is though questionable – we have seen in LTE we may need to segment even voice packets</w:t>
      </w:r>
      <w:r w:rsidR="00583821">
        <w:t xml:space="preserve"> (when IR packet is sent for instance)</w:t>
      </w:r>
      <w:r w:rsidR="00D05C1C">
        <w:t>. Thus, it is clear each UE should be able to support segmentation function in NR</w:t>
      </w:r>
      <w:r w:rsidR="00583821">
        <w:t xml:space="preserve"> in order to be able to cope with any packet size in any radio condition without facing a deadlock</w:t>
      </w:r>
      <w:r w:rsidR="00D05C1C">
        <w:t>.</w:t>
      </w:r>
    </w:p>
    <w:p w:rsidR="00D05C1C" w:rsidRPr="00D05C1C" w:rsidRDefault="00D05C1C" w:rsidP="00525DBE">
      <w:pPr>
        <w:rPr>
          <w:b/>
        </w:rPr>
      </w:pPr>
      <w:r>
        <w:rPr>
          <w:b/>
        </w:rPr>
        <w:t xml:space="preserve">Observation </w:t>
      </w:r>
      <w:r w:rsidR="00884A32">
        <w:rPr>
          <w:b/>
        </w:rPr>
        <w:t>#4</w:t>
      </w:r>
      <w:r>
        <w:rPr>
          <w:b/>
        </w:rPr>
        <w:t>: Segmentation function has generally no relation to the service in question and should be supported by each NR UE.</w:t>
      </w:r>
    </w:p>
    <w:p w:rsidR="00525DBE" w:rsidRDefault="00D05C1C" w:rsidP="00525DBE">
      <w:r>
        <w:t>I</w:t>
      </w:r>
      <w:r w:rsidR="001831D4">
        <w:t xml:space="preserve">t has been discussed whether it could be disabled with high data rates to alleviate the processing requirements in the </w:t>
      </w:r>
      <w:r w:rsidR="0002520F">
        <w:t>TX</w:t>
      </w:r>
      <w:r w:rsidR="001831D4">
        <w:t xml:space="preserve"> and Rx. </w:t>
      </w:r>
      <w:r w:rsidR="006D5D84">
        <w:t xml:space="preserve">However, assuming NR will exploit a frame structure as LTE with fixed TTI lengths and TB sizes, the ‘high data rate’ concept is basically subject to the grant size in each TTI, independently. It may well happen the NR BS needs to schedule a small allocation in certain TTI if serving other UEs/transmitting other information at the same time. </w:t>
      </w:r>
      <w:r w:rsidR="009D0EEC">
        <w:t xml:space="preserve">Furthermore, when application provides very large IP packets (Jumbo frames of 9000 bytes or Super Jumbo frames of 64000 bytes, for instance), the available space in the TB could be several thousand bytes but it could not potentially be utilized leading to usage of extensive amount of padding since the complete IP packet cannot fit to the available resources in the TB. </w:t>
      </w:r>
      <w:r w:rsidR="006D5D84">
        <w:t xml:space="preserve">On the other hand, applying minimum grant size that can be exploited for a certain UE due to the </w:t>
      </w:r>
      <w:r w:rsidR="006D5D84">
        <w:lastRenderedPageBreak/>
        <w:t>segmentation function has been disabled would restrict the scheduling opportunities which will affect to the perceivable data rate</w:t>
      </w:r>
      <w:r w:rsidR="0002520F">
        <w:t xml:space="preserve"> – i.e. </w:t>
      </w:r>
      <w:r w:rsidR="00672D83">
        <w:t>segmentation enables the maximum spectral efficiency and thus also the maximum throughput</w:t>
      </w:r>
      <w:r w:rsidR="006D5D84">
        <w:t>.</w:t>
      </w:r>
      <w:r w:rsidR="00644464">
        <w:t xml:space="preserve"> In principle, applying both of these schemes </w:t>
      </w:r>
      <w:r w:rsidR="003C5E54">
        <w:t xml:space="preserve">dynamically </w:t>
      </w:r>
      <w:r w:rsidR="00644464">
        <w:t>could be possible</w:t>
      </w:r>
      <w:r w:rsidR="003C5E54">
        <w:t xml:space="preserve"> – for instance, when </w:t>
      </w:r>
      <w:r w:rsidR="006757BD">
        <w:t>grant size is large enough (i.e.</w:t>
      </w:r>
      <w:r w:rsidR="003C5E54">
        <w:t xml:space="preserve"> ‘high data rate’) or when amount of padding does not exceed threshold the segmentation could be dismissed but would need to be applied otherwise – but the gains/benefits should be further justified.</w:t>
      </w:r>
    </w:p>
    <w:p w:rsidR="006D5D84" w:rsidRDefault="006D5D84" w:rsidP="00525DBE">
      <w:pPr>
        <w:rPr>
          <w:b/>
        </w:rPr>
      </w:pPr>
      <w:r>
        <w:rPr>
          <w:b/>
        </w:rPr>
        <w:t>Observation</w:t>
      </w:r>
      <w:r w:rsidR="003C5E54">
        <w:rPr>
          <w:b/>
        </w:rPr>
        <w:t xml:space="preserve"> </w:t>
      </w:r>
      <w:r w:rsidR="00884A32">
        <w:rPr>
          <w:b/>
        </w:rPr>
        <w:t>#5</w:t>
      </w:r>
      <w:r>
        <w:rPr>
          <w:b/>
        </w:rPr>
        <w:t xml:space="preserve">: Segmentation function is required </w:t>
      </w:r>
      <w:r w:rsidR="003C5E54">
        <w:rPr>
          <w:b/>
        </w:rPr>
        <w:t xml:space="preserve">to be supported </w:t>
      </w:r>
      <w:r>
        <w:rPr>
          <w:b/>
        </w:rPr>
        <w:t>also when operating at high data rates.</w:t>
      </w:r>
    </w:p>
    <w:p w:rsidR="003C5E54" w:rsidRPr="006D5D84" w:rsidRDefault="003C5E54" w:rsidP="00525DBE">
      <w:pPr>
        <w:rPr>
          <w:b/>
        </w:rPr>
      </w:pPr>
      <w:r>
        <w:rPr>
          <w:b/>
        </w:rPr>
        <w:t xml:space="preserve">Observation </w:t>
      </w:r>
      <w:r w:rsidR="00884A32">
        <w:rPr>
          <w:b/>
        </w:rPr>
        <w:t>#6</w:t>
      </w:r>
      <w:r>
        <w:rPr>
          <w:b/>
        </w:rPr>
        <w:t xml:space="preserve">: </w:t>
      </w:r>
      <w:r w:rsidR="009D0EEC">
        <w:rPr>
          <w:b/>
        </w:rPr>
        <w:t>The required s</w:t>
      </w:r>
      <w:r>
        <w:rPr>
          <w:b/>
        </w:rPr>
        <w:t xml:space="preserve">egmentation could be </w:t>
      </w:r>
      <w:r w:rsidR="00884A32">
        <w:rPr>
          <w:b/>
        </w:rPr>
        <w:t>applied/</w:t>
      </w:r>
      <w:r>
        <w:rPr>
          <w:b/>
        </w:rPr>
        <w:t>dismissed on a per TB basis, however, the benefits of such scheme should be further studied.</w:t>
      </w:r>
    </w:p>
    <w:p w:rsidR="001831D4" w:rsidRDefault="00DD4F35" w:rsidP="001831D4">
      <w:pPr>
        <w:pStyle w:val="Heading3"/>
      </w:pPr>
      <w:r>
        <w:t>2.2</w:t>
      </w:r>
      <w:r w:rsidR="001831D4">
        <w:t>.2</w:t>
      </w:r>
      <w:r w:rsidR="001831D4">
        <w:tab/>
      </w:r>
      <w:r w:rsidR="00D05C1C">
        <w:t>Retransmission of PDU segments</w:t>
      </w:r>
    </w:p>
    <w:p w:rsidR="00D05C1C" w:rsidRDefault="00DD4F35" w:rsidP="001831D4">
      <w:r>
        <w:t xml:space="preserve">RAN2 should </w:t>
      </w:r>
      <w:r w:rsidR="006757BD">
        <w:t xml:space="preserve">also </w:t>
      </w:r>
      <w:r>
        <w:t xml:space="preserve">study whether the re-transmission of PDU segments could be removed from NR and apply solely the PDU level re-transmission for all the scenarios. In principle, LTE system applies both of these methods – ARQ in RLC works generally on segment basis and re-transmit only the missing parts of the RLC PDUs while PDCP works on PDU basis and re-transmit complete PDCP PDUs when required (e.g., after handover). </w:t>
      </w:r>
      <w:r w:rsidR="006468D4">
        <w:t>Since in LTE the RLC provides usually only one RLC PDU per TTI for each logical channel, the RLC PDU size could be quite large in case of good channel conditions and big TB size. If the channel gets degraded suddenly and the large RLC PDU needs to be re-transmitted, it is easily subject to re-segmentation into multiple MAC PDUs</w:t>
      </w:r>
      <w:r w:rsidR="00682260">
        <w:t xml:space="preserve"> making it more vulnerable to HARQ failures if PDU segment level re-transmission was not to be supported.</w:t>
      </w:r>
    </w:p>
    <w:p w:rsidR="00682260" w:rsidRDefault="00682260" w:rsidP="001831D4">
      <w:r>
        <w:t xml:space="preserve">In NR, however, when the concatenation function </w:t>
      </w:r>
      <w:r w:rsidR="003B575D">
        <w:t xml:space="preserve">is </w:t>
      </w:r>
      <w:r>
        <w:t xml:space="preserve">performed below the ARQ layer in MAC, the </w:t>
      </w:r>
      <w:r w:rsidR="00432116">
        <w:t xml:space="preserve">RCS </w:t>
      </w:r>
      <w:r>
        <w:t>PDU size is subject to the PDU size pro</w:t>
      </w:r>
      <w:r w:rsidR="0002520F">
        <w:t>vided by the higher layers (i.e.</w:t>
      </w:r>
      <w:r>
        <w:t xml:space="preserve"> above </w:t>
      </w:r>
      <w:r w:rsidR="00432116">
        <w:t>NCS</w:t>
      </w:r>
      <w:r>
        <w:t xml:space="preserve">) and might not become as big as in LTE – usually 100 – 1.5kB IP packet but much bigger packet sizes could be needed to be supported in the future. Assuming the ARQ re-transmissions will be rare events also in NR, e.g., operates in the order of 0.1% BLER, considering the PDU level re-transmissions only to be supported </w:t>
      </w:r>
      <w:r w:rsidR="00E2796E">
        <w:t>sh</w:t>
      </w:r>
      <w:r>
        <w:t>ould be evaluated further</w:t>
      </w:r>
      <w:r w:rsidR="00E2796E">
        <w:t xml:space="preserve"> as it </w:t>
      </w:r>
      <w:r w:rsidR="00DC2C21">
        <w:t>c</w:t>
      </w:r>
      <w:r w:rsidR="00E2796E">
        <w:t>ould simplify the ARQ function operation to large extent</w:t>
      </w:r>
      <w:r>
        <w:t xml:space="preserve">. On the other hand, if </w:t>
      </w:r>
      <w:r w:rsidR="00E2796E">
        <w:t xml:space="preserve">the </w:t>
      </w:r>
      <w:r>
        <w:t>PDU segment l</w:t>
      </w:r>
      <w:r w:rsidR="00E2796E">
        <w:t>evel re-transmission concept is concluded to be needed/supported in NR to cover all the scenarios in the end, it might become questionable why it would not then be applied for all the scenarios.</w:t>
      </w:r>
    </w:p>
    <w:p w:rsidR="00525DBE" w:rsidRPr="00E2796E" w:rsidRDefault="00E2796E" w:rsidP="00525DBE">
      <w:pPr>
        <w:rPr>
          <w:b/>
        </w:rPr>
      </w:pPr>
      <w:r>
        <w:rPr>
          <w:b/>
        </w:rPr>
        <w:t xml:space="preserve">Observation </w:t>
      </w:r>
      <w:r w:rsidR="00884A32">
        <w:rPr>
          <w:b/>
        </w:rPr>
        <w:t>#7</w:t>
      </w:r>
      <w:r>
        <w:rPr>
          <w:b/>
        </w:rPr>
        <w:t>: Supporting only PDU level re-transmissions in the NR system could simplify the ARQ protocol</w:t>
      </w:r>
      <w:r w:rsidR="003B575D">
        <w:rPr>
          <w:b/>
        </w:rPr>
        <w:t xml:space="preserve"> and should be further studied</w:t>
      </w:r>
      <w:r>
        <w:rPr>
          <w:b/>
        </w:rPr>
        <w:t>.</w:t>
      </w:r>
    </w:p>
    <w:p w:rsidR="000B75BD" w:rsidRDefault="000B75BD" w:rsidP="000B75BD">
      <w:pPr>
        <w:pStyle w:val="Heading2"/>
      </w:pPr>
      <w:r>
        <w:t>2.3</w:t>
      </w:r>
      <w:r>
        <w:tab/>
        <w:t>Reordering</w:t>
      </w:r>
    </w:p>
    <w:p w:rsidR="000B75BD" w:rsidRDefault="000B75BD" w:rsidP="000B75BD">
      <w:r>
        <w:t>In LTE, the reordering is performed in two L2 UP entities – RLC and PDCP. In ‘normal’ operation the RLC handles the reordering and in-sequence delivery to PDCP while PDCP does not need to reorder anymore. With AM mode bearer when the lower layers are being re-established, e.g., during handover, or 3C type split bearer is applied, etc., the PDCP needs also to handle reordering. As discussed in [</w:t>
      </w:r>
      <w:r w:rsidR="00884A32">
        <w:t>4</w:t>
      </w:r>
      <w:r>
        <w:t>], companies seem to generally agree on the need for segmentation in NR system; this will imply the reassembly function is needed to be supported as well as the reordering function to put the SDU/PDU segments in order.</w:t>
      </w:r>
    </w:p>
    <w:p w:rsidR="000B75BD" w:rsidRPr="00FE3D17" w:rsidRDefault="005637A4" w:rsidP="000B75BD">
      <w:pPr>
        <w:rPr>
          <w:color w:val="FF0000"/>
        </w:rPr>
      </w:pPr>
      <w:r>
        <w:t>Assuming the NR will support dual-/multi-connectivity</w:t>
      </w:r>
      <w:r w:rsidR="001A5169">
        <w:t xml:space="preserve"> and at least some form of split bearer</w:t>
      </w:r>
      <w:r>
        <w:t xml:space="preserve">, the reordering </w:t>
      </w:r>
      <w:r w:rsidR="001A5169">
        <w:t xml:space="preserve">function </w:t>
      </w:r>
      <w:r>
        <w:t xml:space="preserve">above the splitting/merging point in </w:t>
      </w:r>
      <w:r w:rsidR="00432116">
        <w:t xml:space="preserve">NCS </w:t>
      </w:r>
      <w:r>
        <w:t xml:space="preserve">will at least be required to be supported. </w:t>
      </w:r>
      <w:r w:rsidR="001A5169">
        <w:t xml:space="preserve">Generally, applying also the reordering function in </w:t>
      </w:r>
      <w:r w:rsidR="00432116">
        <w:t xml:space="preserve">RCS </w:t>
      </w:r>
      <w:r w:rsidR="001A5169">
        <w:t>below as done in LTE</w:t>
      </w:r>
      <w:r w:rsidR="00432116">
        <w:t xml:space="preserve"> RLC</w:t>
      </w:r>
      <w:r w:rsidR="001A5169">
        <w:t xml:space="preserve"> does not imply any higher buffering requirements</w:t>
      </w:r>
      <w:r w:rsidR="00D117B5">
        <w:t xml:space="preserve"> in this case</w:t>
      </w:r>
      <w:r w:rsidR="001A5169">
        <w:t>. However, when talking about URLLC use cases or link reliability in general, packet duplication across different multi-connectivity legs has been shown to increase</w:t>
      </w:r>
      <w:r w:rsidR="00D117B5">
        <w:t>, e.g.,</w:t>
      </w:r>
      <w:r w:rsidR="001A5169">
        <w:t xml:space="preserve"> the mobility robustness [</w:t>
      </w:r>
      <w:r w:rsidR="00884A32">
        <w:t>5</w:t>
      </w:r>
      <w:r w:rsidR="001A5169">
        <w:t xml:space="preserve">]. Applying the packet duplication by the </w:t>
      </w:r>
      <w:r w:rsidR="00432116">
        <w:t xml:space="preserve">NCS </w:t>
      </w:r>
      <w:r w:rsidR="001A5169">
        <w:t xml:space="preserve">layer </w:t>
      </w:r>
      <w:r w:rsidR="00D117B5">
        <w:t xml:space="preserve">for a split bearer </w:t>
      </w:r>
      <w:r w:rsidR="001A5169">
        <w:t xml:space="preserve">will have effect on the reordering buffer as well as delay if </w:t>
      </w:r>
      <w:r w:rsidR="00432116">
        <w:t xml:space="preserve">RCS </w:t>
      </w:r>
      <w:r w:rsidR="001A5169">
        <w:t>was to perform reordering as LTE</w:t>
      </w:r>
      <w:r w:rsidR="00432116">
        <w:t xml:space="preserve"> RLC</w:t>
      </w:r>
      <w:r w:rsidR="001A5169">
        <w:t>. For instance,</w:t>
      </w:r>
      <w:r w:rsidR="00D117B5">
        <w:t xml:space="preserve"> in</w:t>
      </w:r>
      <w:r w:rsidR="001A5169">
        <w:t xml:space="preserve"> </w:t>
      </w:r>
      <w:r w:rsidR="00432116">
        <w:t xml:space="preserve">RCS </w:t>
      </w:r>
      <w:r w:rsidR="00D117B5">
        <w:t xml:space="preserve">in Leg_1 reordering could be triggered for a packet halting the </w:t>
      </w:r>
      <w:r w:rsidR="00432116">
        <w:t xml:space="preserve">RCS </w:t>
      </w:r>
      <w:r w:rsidR="00D117B5">
        <w:t xml:space="preserve">to provide packets with higher SN to </w:t>
      </w:r>
      <w:r w:rsidR="00432116">
        <w:t xml:space="preserve">NCS </w:t>
      </w:r>
      <w:r w:rsidR="00D117B5">
        <w:t xml:space="preserve">while the </w:t>
      </w:r>
      <w:r w:rsidR="00432116">
        <w:t xml:space="preserve">NCS </w:t>
      </w:r>
      <w:r w:rsidR="00D117B5">
        <w:t xml:space="preserve">already received the same packet from </w:t>
      </w:r>
      <w:r w:rsidR="00432116">
        <w:t xml:space="preserve">RCS </w:t>
      </w:r>
      <w:r w:rsidR="00D117B5">
        <w:t xml:space="preserve">in Leg_2 and would benefit of </w:t>
      </w:r>
      <w:r w:rsidR="00432116">
        <w:t xml:space="preserve">RCS </w:t>
      </w:r>
      <w:r w:rsidR="00D117B5">
        <w:t>in Leg_1 to provide the packets received with higher SN to it. At the same time some packets (or segments) could be buffered multiple times in the L2.</w:t>
      </w:r>
      <w:r w:rsidR="00FE3D17">
        <w:t xml:space="preserve"> </w:t>
      </w:r>
    </w:p>
    <w:p w:rsidR="00760889" w:rsidRPr="00760889" w:rsidRDefault="00760889" w:rsidP="000B75BD">
      <w:pPr>
        <w:rPr>
          <w:b/>
        </w:rPr>
      </w:pPr>
      <w:r>
        <w:rPr>
          <w:b/>
        </w:rPr>
        <w:t xml:space="preserve">Observation </w:t>
      </w:r>
      <w:r w:rsidR="00884A32">
        <w:rPr>
          <w:b/>
        </w:rPr>
        <w:t>#8</w:t>
      </w:r>
      <w:r>
        <w:rPr>
          <w:b/>
        </w:rPr>
        <w:t>: Data duplication for split bearer may increase the reordering buffer as well as delay requirements if reordering was to be done</w:t>
      </w:r>
      <w:r w:rsidR="00367E77">
        <w:rPr>
          <w:b/>
        </w:rPr>
        <w:t xml:space="preserve"> in </w:t>
      </w:r>
      <w:r w:rsidR="00432116">
        <w:rPr>
          <w:b/>
        </w:rPr>
        <w:t xml:space="preserve">RCS </w:t>
      </w:r>
      <w:r>
        <w:rPr>
          <w:b/>
        </w:rPr>
        <w:t>below the splitting layer.</w:t>
      </w:r>
    </w:p>
    <w:p w:rsidR="000B75BD" w:rsidRDefault="00FE3D17" w:rsidP="000B75BD">
      <w:r>
        <w:t xml:space="preserve">As discussed above, the concatenation function could be moved to the lowest protocol layer </w:t>
      </w:r>
      <w:r w:rsidR="00760889">
        <w:t>performing</w:t>
      </w:r>
      <w:r>
        <w:t xml:space="preserve"> </w:t>
      </w:r>
      <w:r w:rsidR="0002520F">
        <w:t>multiplexing/concatenation i.e.</w:t>
      </w:r>
      <w:r>
        <w:t xml:space="preserve"> MAC. </w:t>
      </w:r>
      <w:r w:rsidR="00760889">
        <w:t xml:space="preserve">Then the segmentation could be applied for a pre-processed </w:t>
      </w:r>
      <w:r w:rsidR="00EC7DF8">
        <w:t xml:space="preserve">NCS </w:t>
      </w:r>
      <w:r w:rsidR="00367E77">
        <w:t>PDU/</w:t>
      </w:r>
      <w:r w:rsidR="00EC7DF8">
        <w:t xml:space="preserve">RCS </w:t>
      </w:r>
      <w:r w:rsidR="00367E77">
        <w:t>PDU</w:t>
      </w:r>
      <w:r w:rsidR="00760889">
        <w:t xml:space="preserve"> with assigned SN and could be based on the segmentation flags and SO fields. For the reassembly function in the receiver, SN is only required to identify the segments that belong to the same PDU while the SO field would be used for reassembly (and PDU segment reordering).</w:t>
      </w:r>
      <w:r w:rsidR="00367E77">
        <w:t xml:space="preserve"> Segmentation flag could be used as an input whether to submit the PDU at </w:t>
      </w:r>
      <w:r w:rsidR="00367E77">
        <w:lastRenderedPageBreak/>
        <w:t xml:space="preserve">once to </w:t>
      </w:r>
      <w:r w:rsidR="00EC7DF8">
        <w:t xml:space="preserve">NCS </w:t>
      </w:r>
      <w:r w:rsidR="00367E77">
        <w:t xml:space="preserve">for reordering/further processing or whether it is subject to reassembly in </w:t>
      </w:r>
      <w:r w:rsidR="00EC7DF8">
        <w:t xml:space="preserve">RCS </w:t>
      </w:r>
      <w:r w:rsidR="00367E77">
        <w:t xml:space="preserve">which would simplify the </w:t>
      </w:r>
      <w:r w:rsidR="00EC7DF8">
        <w:t xml:space="preserve">RCS </w:t>
      </w:r>
      <w:r w:rsidR="00367E77">
        <w:t>processing.</w:t>
      </w:r>
    </w:p>
    <w:p w:rsidR="00760889" w:rsidRDefault="00760889" w:rsidP="000B75BD">
      <w:pPr>
        <w:rPr>
          <w:b/>
        </w:rPr>
      </w:pPr>
      <w:r>
        <w:rPr>
          <w:b/>
        </w:rPr>
        <w:t xml:space="preserve">Observation </w:t>
      </w:r>
      <w:r w:rsidR="00884A32">
        <w:rPr>
          <w:b/>
        </w:rPr>
        <w:t>#9</w:t>
      </w:r>
      <w:r>
        <w:rPr>
          <w:b/>
        </w:rPr>
        <w:t xml:space="preserve">: </w:t>
      </w:r>
      <w:r w:rsidR="00367E77">
        <w:rPr>
          <w:b/>
        </w:rPr>
        <w:t xml:space="preserve">Removing concatenation from </w:t>
      </w:r>
      <w:r w:rsidR="00EC7DF8">
        <w:rPr>
          <w:b/>
        </w:rPr>
        <w:t xml:space="preserve">RCS </w:t>
      </w:r>
      <w:r w:rsidR="00367E77">
        <w:rPr>
          <w:b/>
        </w:rPr>
        <w:t xml:space="preserve">and applying PDU reordering at </w:t>
      </w:r>
      <w:r w:rsidR="00EC7DF8">
        <w:rPr>
          <w:b/>
        </w:rPr>
        <w:t xml:space="preserve">NCS </w:t>
      </w:r>
      <w:r w:rsidR="00367E77">
        <w:rPr>
          <w:b/>
        </w:rPr>
        <w:t xml:space="preserve">could simplify the </w:t>
      </w:r>
      <w:r w:rsidR="00EC7DF8">
        <w:rPr>
          <w:b/>
        </w:rPr>
        <w:t xml:space="preserve">RCS </w:t>
      </w:r>
      <w:r w:rsidR="00367E77">
        <w:rPr>
          <w:b/>
        </w:rPr>
        <w:t>processing and reassembly function.</w:t>
      </w:r>
    </w:p>
    <w:p w:rsidR="00367E77" w:rsidRDefault="00367E77" w:rsidP="000B75BD">
      <w:pPr>
        <w:rPr>
          <w:b/>
        </w:rPr>
      </w:pPr>
      <w:r>
        <w:rPr>
          <w:b/>
        </w:rPr>
        <w:t>Proposal</w:t>
      </w:r>
      <w:r w:rsidR="001831D4">
        <w:rPr>
          <w:b/>
        </w:rPr>
        <w:t xml:space="preserve"> </w:t>
      </w:r>
      <w:r w:rsidR="00884A32">
        <w:rPr>
          <w:b/>
        </w:rPr>
        <w:t>#4</w:t>
      </w:r>
      <w:r>
        <w:rPr>
          <w:b/>
        </w:rPr>
        <w:t>: Remove the SDU in-sequence delivery</w:t>
      </w:r>
      <w:r w:rsidR="001831D4">
        <w:rPr>
          <w:b/>
        </w:rPr>
        <w:t xml:space="preserve"> requirement</w:t>
      </w:r>
      <w:r>
        <w:rPr>
          <w:b/>
        </w:rPr>
        <w:t xml:space="preserve"> from </w:t>
      </w:r>
      <w:r w:rsidR="001831D4">
        <w:rPr>
          <w:b/>
        </w:rPr>
        <w:t xml:space="preserve">NR </w:t>
      </w:r>
      <w:r w:rsidR="00EC7DF8">
        <w:rPr>
          <w:b/>
        </w:rPr>
        <w:t>RCS</w:t>
      </w:r>
      <w:r w:rsidR="00797651">
        <w:rPr>
          <w:b/>
        </w:rPr>
        <w:t>.</w:t>
      </w:r>
    </w:p>
    <w:p w:rsidR="001831D4" w:rsidRPr="00760889" w:rsidRDefault="001831D4" w:rsidP="000B75BD">
      <w:pPr>
        <w:rPr>
          <w:b/>
        </w:rPr>
      </w:pPr>
      <w:r>
        <w:rPr>
          <w:b/>
        </w:rPr>
        <w:t xml:space="preserve">Proposal </w:t>
      </w:r>
      <w:r w:rsidR="00884A32">
        <w:rPr>
          <w:b/>
        </w:rPr>
        <w:t>#5</w:t>
      </w:r>
      <w:r>
        <w:rPr>
          <w:b/>
        </w:rPr>
        <w:t xml:space="preserve">: PDU reordering is </w:t>
      </w:r>
      <w:r w:rsidR="00195258">
        <w:rPr>
          <w:b/>
        </w:rPr>
        <w:t>performed</w:t>
      </w:r>
      <w:r>
        <w:rPr>
          <w:b/>
        </w:rPr>
        <w:t xml:space="preserve"> by NR </w:t>
      </w:r>
      <w:r w:rsidR="00EC7DF8">
        <w:rPr>
          <w:b/>
        </w:rPr>
        <w:t>NCS</w:t>
      </w:r>
      <w:r w:rsidR="00797651">
        <w:rPr>
          <w:b/>
        </w:rPr>
        <w:t>.</w:t>
      </w:r>
    </w:p>
    <w:p w:rsidR="00CD4C7B" w:rsidRDefault="00CD4C7B" w:rsidP="001337E4">
      <w:pPr>
        <w:pStyle w:val="Heading1"/>
      </w:pPr>
      <w:r w:rsidRPr="006E13D1">
        <w:t>3</w:t>
      </w:r>
      <w:r w:rsidRPr="006E13D1">
        <w:tab/>
      </w:r>
      <w:r w:rsidR="001337E4">
        <w:t>Conclusion</w:t>
      </w:r>
    </w:p>
    <w:p w:rsidR="00884A32" w:rsidRDefault="00884A32" w:rsidP="00884A32">
      <w:r>
        <w:t>The document discussed some of the NR UP protocol functions and their placement to each sub-layer comparing to LTE system. Based on that, we have the following proposals.</w:t>
      </w:r>
    </w:p>
    <w:p w:rsidR="00884A32" w:rsidRDefault="00884A32" w:rsidP="00884A32">
      <w:pPr>
        <w:rPr>
          <w:b/>
        </w:rPr>
      </w:pPr>
      <w:r>
        <w:rPr>
          <w:b/>
        </w:rPr>
        <w:t xml:space="preserve">Proposal #1: Remove the concatenation function from NR </w:t>
      </w:r>
      <w:r w:rsidR="00EC7DF8">
        <w:rPr>
          <w:b/>
        </w:rPr>
        <w:t>RCS</w:t>
      </w:r>
      <w:r>
        <w:rPr>
          <w:b/>
        </w:rPr>
        <w:t>.</w:t>
      </w:r>
    </w:p>
    <w:p w:rsidR="00884A32" w:rsidRPr="00195258" w:rsidRDefault="00884A32" w:rsidP="00884A32">
      <w:pPr>
        <w:rPr>
          <w:b/>
        </w:rPr>
      </w:pPr>
      <w:r>
        <w:rPr>
          <w:b/>
        </w:rPr>
        <w:t>Proposal #2: Concatenation/multiplexing function is performed by NR MAC.</w:t>
      </w:r>
    </w:p>
    <w:p w:rsidR="00884A32" w:rsidRPr="0064413D" w:rsidRDefault="00884A32" w:rsidP="00884A32">
      <w:pPr>
        <w:rPr>
          <w:b/>
        </w:rPr>
      </w:pPr>
      <w:r>
        <w:rPr>
          <w:b/>
        </w:rPr>
        <w:t>Proposal #3: Support a segmentation concept by NR that enables ARQ function to be independent of strict real time processing requirements in the transmitter.</w:t>
      </w:r>
    </w:p>
    <w:p w:rsidR="00884A32" w:rsidRDefault="00884A32" w:rsidP="00884A32">
      <w:pPr>
        <w:rPr>
          <w:b/>
        </w:rPr>
      </w:pPr>
      <w:r>
        <w:rPr>
          <w:b/>
        </w:rPr>
        <w:t xml:space="preserve">Proposal #4: Remove the SDU in-sequence delivery requirement from NR </w:t>
      </w:r>
      <w:r w:rsidR="00EC7DF8">
        <w:rPr>
          <w:b/>
        </w:rPr>
        <w:t>RCS</w:t>
      </w:r>
      <w:r w:rsidR="00797651">
        <w:rPr>
          <w:b/>
        </w:rPr>
        <w:t>.</w:t>
      </w:r>
    </w:p>
    <w:p w:rsidR="00884A32" w:rsidRPr="00884A32" w:rsidRDefault="00884A32" w:rsidP="00884A32">
      <w:pPr>
        <w:rPr>
          <w:b/>
        </w:rPr>
      </w:pPr>
      <w:r>
        <w:rPr>
          <w:b/>
        </w:rPr>
        <w:t xml:space="preserve">Proposal #5: PDU reordering is performed by NR </w:t>
      </w:r>
      <w:r w:rsidR="00EC7DF8">
        <w:rPr>
          <w:b/>
        </w:rPr>
        <w:t>NCS</w:t>
      </w:r>
      <w:r w:rsidR="00797651">
        <w:rPr>
          <w:b/>
        </w:rPr>
        <w:t>.</w:t>
      </w:r>
    </w:p>
    <w:p w:rsidR="00CD4C7B" w:rsidRPr="00D273AA" w:rsidRDefault="00CD4C7B" w:rsidP="00D273AA">
      <w:pPr>
        <w:pStyle w:val="Heading1"/>
      </w:pPr>
      <w:r w:rsidRPr="00D273AA">
        <w:t>References</w:t>
      </w:r>
    </w:p>
    <w:p w:rsidR="00CD4C7B" w:rsidRDefault="001337E4" w:rsidP="001337E4">
      <w:pPr>
        <w:numPr>
          <w:ilvl w:val="0"/>
          <w:numId w:val="4"/>
        </w:numPr>
        <w:overflowPunct w:val="0"/>
        <w:autoSpaceDE w:val="0"/>
        <w:autoSpaceDN w:val="0"/>
        <w:adjustRightInd w:val="0"/>
        <w:textAlignment w:val="baseline"/>
      </w:pPr>
      <w:bookmarkStart w:id="2" w:name="_Ref75086397"/>
      <w:r w:rsidRPr="001337E4">
        <w:rPr>
          <w:i/>
          <w:iCs/>
        </w:rPr>
        <w:t>Draft Report of 3GPP TSG RAN WG2 meeting #94</w:t>
      </w:r>
      <w:r>
        <w:rPr>
          <w:i/>
          <w:iCs/>
        </w:rPr>
        <w:t xml:space="preserve"> Nanjing, China, May 23-27, 2016</w:t>
      </w:r>
      <w:r w:rsidR="00CD4C7B" w:rsidRPr="006E13D1">
        <w:t xml:space="preserve">, </w:t>
      </w:r>
      <w:bookmarkEnd w:id="2"/>
      <w:r>
        <w:t>ETSI MCC</w:t>
      </w:r>
    </w:p>
    <w:p w:rsidR="00E177F6" w:rsidRDefault="00E177F6" w:rsidP="001337E4">
      <w:pPr>
        <w:numPr>
          <w:ilvl w:val="0"/>
          <w:numId w:val="4"/>
        </w:numPr>
        <w:overflowPunct w:val="0"/>
        <w:autoSpaceDE w:val="0"/>
        <w:autoSpaceDN w:val="0"/>
        <w:adjustRightInd w:val="0"/>
        <w:textAlignment w:val="baseline"/>
      </w:pPr>
      <w:r>
        <w:t xml:space="preserve">R2-163439, </w:t>
      </w:r>
      <w:r>
        <w:rPr>
          <w:i/>
        </w:rPr>
        <w:t xml:space="preserve">UP Radio Protocols for NR, </w:t>
      </w:r>
      <w:r>
        <w:t>Nokia</w:t>
      </w:r>
    </w:p>
    <w:p w:rsidR="00FF7B3F" w:rsidRDefault="00FF7B3F" w:rsidP="001337E4">
      <w:pPr>
        <w:numPr>
          <w:ilvl w:val="0"/>
          <w:numId w:val="4"/>
        </w:numPr>
        <w:overflowPunct w:val="0"/>
        <w:autoSpaceDE w:val="0"/>
        <w:autoSpaceDN w:val="0"/>
        <w:adjustRightInd w:val="0"/>
        <w:textAlignment w:val="baseline"/>
      </w:pPr>
      <w:r>
        <w:t xml:space="preserve">3GPP TR 38.801, </w:t>
      </w:r>
      <w:r>
        <w:rPr>
          <w:i/>
        </w:rPr>
        <w:t>Study on New Radio Access Technology;</w:t>
      </w:r>
      <w:r>
        <w:t xml:space="preserve"> </w:t>
      </w:r>
      <w:r>
        <w:rPr>
          <w:i/>
        </w:rPr>
        <w:t>Radio Access Architecture and Interfaces</w:t>
      </w:r>
    </w:p>
    <w:p w:rsidR="00080512" w:rsidRDefault="000B75BD" w:rsidP="00CD4C7B">
      <w:pPr>
        <w:numPr>
          <w:ilvl w:val="0"/>
          <w:numId w:val="4"/>
        </w:numPr>
        <w:overflowPunct w:val="0"/>
        <w:autoSpaceDE w:val="0"/>
        <w:autoSpaceDN w:val="0"/>
        <w:adjustRightInd w:val="0"/>
        <w:textAlignment w:val="baseline"/>
      </w:pPr>
      <w:r>
        <w:rPr>
          <w:i/>
        </w:rPr>
        <w:t>Email disc summary on [94#38][NR] U-plane aspects for NR</w:t>
      </w:r>
      <w:r>
        <w:t>, NTT DOCOMO, INC.</w:t>
      </w:r>
    </w:p>
    <w:p w:rsidR="001A5169" w:rsidRPr="0002520F" w:rsidRDefault="001A5169" w:rsidP="00797651">
      <w:pPr>
        <w:numPr>
          <w:ilvl w:val="0"/>
          <w:numId w:val="4"/>
        </w:numPr>
        <w:overflowPunct w:val="0"/>
        <w:autoSpaceDE w:val="0"/>
        <w:autoSpaceDN w:val="0"/>
        <w:adjustRightInd w:val="0"/>
        <w:textAlignment w:val="baseline"/>
      </w:pPr>
      <w:r>
        <w:t xml:space="preserve">3GPP TR 36.842, </w:t>
      </w:r>
      <w:r w:rsidRPr="001A5169">
        <w:rPr>
          <w:i/>
        </w:rPr>
        <w:t xml:space="preserve">Study on </w:t>
      </w:r>
      <w:r w:rsidRPr="001A5169">
        <w:rPr>
          <w:rFonts w:hint="eastAsia"/>
          <w:i/>
        </w:rPr>
        <w:t xml:space="preserve">Small Cell </w:t>
      </w:r>
      <w:r w:rsidRPr="001A5169">
        <w:rPr>
          <w:i/>
        </w:rPr>
        <w:t>e</w:t>
      </w:r>
      <w:r w:rsidRPr="001A5169">
        <w:rPr>
          <w:rFonts w:hint="eastAsia"/>
          <w:i/>
        </w:rPr>
        <w:t>nhancements for E-UTRA and E-UTRAN</w:t>
      </w:r>
      <w:r w:rsidRPr="001A5169">
        <w:rPr>
          <w:i/>
        </w:rPr>
        <w:t>; High</w:t>
      </w:r>
      <w:r w:rsidR="00AF6997">
        <w:rPr>
          <w:i/>
        </w:rPr>
        <w:t>er</w:t>
      </w:r>
      <w:r w:rsidRPr="001A5169">
        <w:rPr>
          <w:i/>
        </w:rPr>
        <w:t xml:space="preserve"> layer aspects</w:t>
      </w:r>
      <w:r>
        <w:rPr>
          <w:i/>
        </w:rPr>
        <w:t>.</w:t>
      </w:r>
    </w:p>
    <w:p w:rsidR="0002520F" w:rsidRPr="0002520F" w:rsidRDefault="0002520F" w:rsidP="0002520F">
      <w:pPr>
        <w:overflowPunct w:val="0"/>
        <w:autoSpaceDE w:val="0"/>
        <w:autoSpaceDN w:val="0"/>
        <w:adjustRightInd w:val="0"/>
        <w:ind w:left="357"/>
        <w:textAlignment w:val="baseline"/>
      </w:pPr>
    </w:p>
    <w:sectPr w:rsidR="0002520F" w:rsidRPr="0002520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7A0" w:rsidRDefault="00FD77A0">
      <w:r>
        <w:separator/>
      </w:r>
    </w:p>
  </w:endnote>
  <w:endnote w:type="continuationSeparator" w:id="0">
    <w:p w:rsidR="00FD77A0" w:rsidRDefault="00FD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7A0" w:rsidRDefault="00FD77A0">
      <w:r>
        <w:separator/>
      </w:r>
    </w:p>
  </w:footnote>
  <w:footnote w:type="continuationSeparator" w:id="0">
    <w:p w:rsidR="00FD77A0" w:rsidRDefault="00FD77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4597DCE"/>
    <w:multiLevelType w:val="hybridMultilevel"/>
    <w:tmpl w:val="B62E726A"/>
    <w:lvl w:ilvl="0" w:tplc="D430BB0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2520F"/>
    <w:rsid w:val="00026B2B"/>
    <w:rsid w:val="00033397"/>
    <w:rsid w:val="00037A70"/>
    <w:rsid w:val="00040095"/>
    <w:rsid w:val="000456C7"/>
    <w:rsid w:val="00065387"/>
    <w:rsid w:val="00080512"/>
    <w:rsid w:val="00090468"/>
    <w:rsid w:val="00093D44"/>
    <w:rsid w:val="000B75BD"/>
    <w:rsid w:val="000B7BCF"/>
    <w:rsid w:val="000C522B"/>
    <w:rsid w:val="000D58AB"/>
    <w:rsid w:val="001337E4"/>
    <w:rsid w:val="00173EC2"/>
    <w:rsid w:val="001741A0"/>
    <w:rsid w:val="001831D4"/>
    <w:rsid w:val="00194CD0"/>
    <w:rsid w:val="00195258"/>
    <w:rsid w:val="001A5169"/>
    <w:rsid w:val="001B49C9"/>
    <w:rsid w:val="001F168B"/>
    <w:rsid w:val="001F7831"/>
    <w:rsid w:val="00204045"/>
    <w:rsid w:val="00215216"/>
    <w:rsid w:val="00222028"/>
    <w:rsid w:val="0022606D"/>
    <w:rsid w:val="002747EC"/>
    <w:rsid w:val="002855BF"/>
    <w:rsid w:val="002C7C01"/>
    <w:rsid w:val="002D474D"/>
    <w:rsid w:val="002F0D22"/>
    <w:rsid w:val="003172DC"/>
    <w:rsid w:val="00326069"/>
    <w:rsid w:val="0035462D"/>
    <w:rsid w:val="003577B3"/>
    <w:rsid w:val="00367E77"/>
    <w:rsid w:val="003B322B"/>
    <w:rsid w:val="003B40AD"/>
    <w:rsid w:val="003B575D"/>
    <w:rsid w:val="003C45A1"/>
    <w:rsid w:val="003C4E37"/>
    <w:rsid w:val="003C5E54"/>
    <w:rsid w:val="003E16BE"/>
    <w:rsid w:val="003E7845"/>
    <w:rsid w:val="00401855"/>
    <w:rsid w:val="00405832"/>
    <w:rsid w:val="00432116"/>
    <w:rsid w:val="00477455"/>
    <w:rsid w:val="004D3578"/>
    <w:rsid w:val="004D380D"/>
    <w:rsid w:val="004E213A"/>
    <w:rsid w:val="00503171"/>
    <w:rsid w:val="0050420E"/>
    <w:rsid w:val="00511EA1"/>
    <w:rsid w:val="00525DBE"/>
    <w:rsid w:val="00534DA0"/>
    <w:rsid w:val="00543E6C"/>
    <w:rsid w:val="005637A4"/>
    <w:rsid w:val="00565087"/>
    <w:rsid w:val="0056573F"/>
    <w:rsid w:val="00567DB1"/>
    <w:rsid w:val="00583821"/>
    <w:rsid w:val="00593B27"/>
    <w:rsid w:val="00611566"/>
    <w:rsid w:val="0062547F"/>
    <w:rsid w:val="0064413D"/>
    <w:rsid w:val="00644464"/>
    <w:rsid w:val="006468D4"/>
    <w:rsid w:val="00646D99"/>
    <w:rsid w:val="00656910"/>
    <w:rsid w:val="00672D83"/>
    <w:rsid w:val="006757BD"/>
    <w:rsid w:val="00682260"/>
    <w:rsid w:val="006C66D8"/>
    <w:rsid w:val="006D1E24"/>
    <w:rsid w:val="006D29B9"/>
    <w:rsid w:val="006D3ED9"/>
    <w:rsid w:val="006D5D84"/>
    <w:rsid w:val="006F6A2C"/>
    <w:rsid w:val="00734A5B"/>
    <w:rsid w:val="00744E76"/>
    <w:rsid w:val="00757D40"/>
    <w:rsid w:val="00760889"/>
    <w:rsid w:val="00781F0F"/>
    <w:rsid w:val="0078727C"/>
    <w:rsid w:val="0079049D"/>
    <w:rsid w:val="00797651"/>
    <w:rsid w:val="007B18D8"/>
    <w:rsid w:val="007C095F"/>
    <w:rsid w:val="007C7C6A"/>
    <w:rsid w:val="008028A4"/>
    <w:rsid w:val="00856020"/>
    <w:rsid w:val="008768CA"/>
    <w:rsid w:val="00880559"/>
    <w:rsid w:val="00884A32"/>
    <w:rsid w:val="0090271F"/>
    <w:rsid w:val="00942EC2"/>
    <w:rsid w:val="00961B32"/>
    <w:rsid w:val="00966312"/>
    <w:rsid w:val="00974BB0"/>
    <w:rsid w:val="009B07CD"/>
    <w:rsid w:val="009B2C9D"/>
    <w:rsid w:val="009D0EEC"/>
    <w:rsid w:val="00A10F02"/>
    <w:rsid w:val="00A53724"/>
    <w:rsid w:val="00A82346"/>
    <w:rsid w:val="00A9671C"/>
    <w:rsid w:val="00AF6997"/>
    <w:rsid w:val="00B033CB"/>
    <w:rsid w:val="00B15449"/>
    <w:rsid w:val="00B262CC"/>
    <w:rsid w:val="00B47FD1"/>
    <w:rsid w:val="00B85545"/>
    <w:rsid w:val="00C12B51"/>
    <w:rsid w:val="00C33079"/>
    <w:rsid w:val="00C71F69"/>
    <w:rsid w:val="00C83A13"/>
    <w:rsid w:val="00C934C3"/>
    <w:rsid w:val="00CA3D0C"/>
    <w:rsid w:val="00CD4C7B"/>
    <w:rsid w:val="00D05C1C"/>
    <w:rsid w:val="00D117B5"/>
    <w:rsid w:val="00D273AA"/>
    <w:rsid w:val="00D738D6"/>
    <w:rsid w:val="00D80795"/>
    <w:rsid w:val="00D87E00"/>
    <w:rsid w:val="00D9134D"/>
    <w:rsid w:val="00D96D11"/>
    <w:rsid w:val="00DA7A03"/>
    <w:rsid w:val="00DB1818"/>
    <w:rsid w:val="00DC2C21"/>
    <w:rsid w:val="00DC309B"/>
    <w:rsid w:val="00DC4DA2"/>
    <w:rsid w:val="00DD4F35"/>
    <w:rsid w:val="00E177F6"/>
    <w:rsid w:val="00E2796E"/>
    <w:rsid w:val="00E51B03"/>
    <w:rsid w:val="00E62835"/>
    <w:rsid w:val="00E77645"/>
    <w:rsid w:val="00EC4A25"/>
    <w:rsid w:val="00EC7DF8"/>
    <w:rsid w:val="00F025A2"/>
    <w:rsid w:val="00F07388"/>
    <w:rsid w:val="00F2026E"/>
    <w:rsid w:val="00F2107A"/>
    <w:rsid w:val="00F2210A"/>
    <w:rsid w:val="00F37743"/>
    <w:rsid w:val="00F54A3D"/>
    <w:rsid w:val="00F577FC"/>
    <w:rsid w:val="00F653B8"/>
    <w:rsid w:val="00F76F8F"/>
    <w:rsid w:val="00FA1266"/>
    <w:rsid w:val="00FC1192"/>
    <w:rsid w:val="00FD77A0"/>
    <w:rsid w:val="00FE3D17"/>
    <w:rsid w:val="00FF5BD3"/>
    <w:rsid w:val="00FF7B3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50420E"/>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50420E"/>
    <w:rPr>
      <w:rFonts w:ascii="Arial" w:eastAsia="MS Mincho" w:hAnsi="Arial"/>
      <w:szCs w:val="24"/>
    </w:rPr>
  </w:style>
  <w:style w:type="paragraph" w:styleId="ListParagraph">
    <w:name w:val="List Paragraph"/>
    <w:basedOn w:val="Normal"/>
    <w:uiPriority w:val="34"/>
    <w:qFormat/>
    <w:rsid w:val="006D29B9"/>
    <w:pPr>
      <w:ind w:left="720"/>
      <w:contextualSpacing/>
    </w:pPr>
  </w:style>
  <w:style w:type="paragraph" w:styleId="BalloonText">
    <w:name w:val="Balloon Text"/>
    <w:basedOn w:val="Normal"/>
    <w:link w:val="BalloonTextChar"/>
    <w:rsid w:val="00AF6997"/>
    <w:pPr>
      <w:spacing w:after="0"/>
    </w:pPr>
    <w:rPr>
      <w:rFonts w:ascii="Segoe UI" w:hAnsi="Segoe UI" w:cs="Segoe UI"/>
      <w:sz w:val="18"/>
      <w:szCs w:val="18"/>
    </w:rPr>
  </w:style>
  <w:style w:type="character" w:customStyle="1" w:styleId="BalloonTextChar">
    <w:name w:val="Balloon Text Char"/>
    <w:basedOn w:val="DefaultParagraphFont"/>
    <w:link w:val="BalloonText"/>
    <w:rsid w:val="00AF6997"/>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13</TotalTime>
  <Pages>4</Pages>
  <Words>2129</Words>
  <Characters>12136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14237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5</cp:revision>
  <dcterms:created xsi:type="dcterms:W3CDTF">2016-08-12T03:36:00Z</dcterms:created>
  <dcterms:modified xsi:type="dcterms:W3CDTF">2016-08-12T03:49:00Z</dcterms:modified>
</cp:coreProperties>
</file>